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006345">
        <w:rPr>
          <w:rFonts w:asciiTheme="minorHAnsi" w:hAnsiTheme="minorHAnsi" w:cstheme="minorHAnsi"/>
          <w:sz w:val="20"/>
          <w:szCs w:val="20"/>
        </w:rPr>
        <w:t>4301-7/2018/5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Datum</w:t>
      </w:r>
      <w:r w:rsidR="00870FA8">
        <w:rPr>
          <w:rFonts w:asciiTheme="minorHAnsi" w:hAnsiTheme="minorHAnsi" w:cstheme="minorHAnsi"/>
          <w:sz w:val="20"/>
          <w:szCs w:val="20"/>
        </w:rPr>
        <w:t xml:space="preserve">: </w:t>
      </w:r>
      <w:r w:rsidR="00834989">
        <w:rPr>
          <w:rFonts w:asciiTheme="minorHAnsi" w:hAnsiTheme="minorHAnsi" w:cstheme="minorHAnsi"/>
          <w:sz w:val="20"/>
          <w:szCs w:val="20"/>
        </w:rPr>
        <w:t>16</w:t>
      </w:r>
      <w:bookmarkStart w:id="0" w:name="_GoBack"/>
      <w:bookmarkEnd w:id="0"/>
      <w:r w:rsidR="00006345">
        <w:rPr>
          <w:rFonts w:asciiTheme="minorHAnsi" w:hAnsiTheme="minorHAnsi" w:cstheme="minorHAnsi"/>
          <w:sz w:val="20"/>
          <w:szCs w:val="20"/>
        </w:rPr>
        <w:t>. 10</w:t>
      </w:r>
      <w:r w:rsidR="00CD0A27">
        <w:rPr>
          <w:rFonts w:asciiTheme="minorHAnsi" w:hAnsiTheme="minorHAnsi" w:cstheme="minorHAnsi"/>
          <w:sz w:val="20"/>
          <w:szCs w:val="20"/>
        </w:rPr>
        <w:t>. 2018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131964" w:rsidRDefault="00B73ED6" w:rsidP="00B73ED6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Nakup in vzdrževanje elektronske pisarniške opreme za obdobje 4 let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B73ED6" w:rsidRPr="00B1604C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 w:rsidR="00CD0A27">
        <w:rPr>
          <w:rFonts w:asciiTheme="minorHAnsi" w:hAnsiTheme="minorHAnsi" w:cstheme="minorHAnsi"/>
          <w:sz w:val="20"/>
          <w:szCs w:val="20"/>
        </w:rPr>
        <w:t>2A, OBR-2B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sz w:val="20"/>
          <w:szCs w:val="20"/>
        </w:rPr>
        <w:t>okvirnega sporazuma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3A, OBR-3B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B73ED6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B1604C" w:rsidRDefault="00B73ED6" w:rsidP="00B73ED6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B73ED6" w:rsidRDefault="00B73ED6" w:rsidP="00B73ED6"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9079D1" w:rsidRPr="00B73ED6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C4C" w:rsidRDefault="00612C4C" w:rsidP="00184F9B">
      <w:r>
        <w:separator/>
      </w:r>
    </w:p>
  </w:endnote>
  <w:endnote w:type="continuationSeparator" w:id="0">
    <w:p w:rsidR="00612C4C" w:rsidRDefault="00612C4C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498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498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C4C" w:rsidRDefault="00612C4C" w:rsidP="00184F9B">
      <w:r>
        <w:separator/>
      </w:r>
    </w:p>
  </w:footnote>
  <w:footnote w:type="continuationSeparator" w:id="0">
    <w:p w:rsidR="00612C4C" w:rsidRDefault="00612C4C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/RsKJGtgZYLYFGVcmn+/mDkOBUlJUTXoaS/JNZiCffUOtWEDFme76gyD9J6aqdcgRnT8WiAdNjcXDuFy4Sj7mA==" w:salt="WVl/XS82HLpUOE9Mdgjuq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06345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5F2D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170C2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49A6"/>
    <w:rsid w:val="003B53DB"/>
    <w:rsid w:val="003B5644"/>
    <w:rsid w:val="003B57FD"/>
    <w:rsid w:val="003C0032"/>
    <w:rsid w:val="003C15B0"/>
    <w:rsid w:val="003C5D92"/>
    <w:rsid w:val="003C6A5C"/>
    <w:rsid w:val="003D191F"/>
    <w:rsid w:val="003D1C69"/>
    <w:rsid w:val="003D3EE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57B8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D6C28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56E2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2C4C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1D6D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34989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0FA8"/>
    <w:rsid w:val="0088000F"/>
    <w:rsid w:val="0088016C"/>
    <w:rsid w:val="00881DAC"/>
    <w:rsid w:val="00884703"/>
    <w:rsid w:val="00884D86"/>
    <w:rsid w:val="00885A81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2A26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67588"/>
    <w:rsid w:val="00967C7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35A4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0E5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6F10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38D5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3ED6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1869"/>
    <w:rsid w:val="00BC236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A27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D7BFF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1751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C04D0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54F-A885-4A10-9E0A-0A74EEBC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</TotalTime>
  <Pages>1</Pages>
  <Words>62</Words>
  <Characters>355</Characters>
  <Application>Microsoft Office Word</Application>
  <DocSecurity>8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2018-04-25T10:53:00Z</cp:lastPrinted>
  <dcterms:created xsi:type="dcterms:W3CDTF">2018-09-12T08:12:00Z</dcterms:created>
  <dcterms:modified xsi:type="dcterms:W3CDTF">2018-10-17T09:33:00Z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